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3763" w:themeColor="accent1" w:themeShade="7F"/>
  <w:body>
    <w:p w14:paraId="646A8B87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TURN ON THE BUILT-IN DARK THEME</w:t>
      </w:r>
    </w:p>
    <w:p w14:paraId="19A3FAE6" w14:textId="51C2EDD1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===============================</w:t>
      </w:r>
    </w:p>
    <w:p w14:paraId="42DD06B2" w14:textId="77777777" w:rsidR="00BC54B9" w:rsidRPr="00BC54B9" w:rsidRDefault="00BC54B9" w:rsidP="00BC54B9">
      <w:pPr>
        <w:rPr>
          <w:szCs w:val="32"/>
        </w:rPr>
      </w:pPr>
    </w:p>
    <w:p w14:paraId="3456BCE5" w14:textId="385BA36A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 xml:space="preserve">Click the </w:t>
      </w:r>
      <w:r w:rsidR="00E51089">
        <w:rPr>
          <w:szCs w:val="32"/>
        </w:rPr>
        <w:t>h</w:t>
      </w:r>
      <w:r w:rsidRPr="00BC54B9">
        <w:rPr>
          <w:szCs w:val="32"/>
        </w:rPr>
        <w:t>amburger menu</w:t>
      </w:r>
    </w:p>
    <w:p w14:paraId="7E997C0C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Select “Add-ons and Themes”</w:t>
      </w:r>
    </w:p>
    <w:p w14:paraId="6138D6E9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Add-ons Manager opens</w:t>
      </w:r>
    </w:p>
    <w:p w14:paraId="5C99A0E7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In the Categories panel select “Themes”</w:t>
      </w:r>
    </w:p>
    <w:p w14:paraId="0CBEAC37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Themes panel opens</w:t>
      </w:r>
    </w:p>
    <w:p w14:paraId="09E17BD9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Hover the mouse over the theme named “Dark”</w:t>
      </w:r>
    </w:p>
    <w:p w14:paraId="2A58DA59" w14:textId="77777777" w:rsidR="00BC54B9" w:rsidRPr="00BC54B9" w:rsidRDefault="00BC54B9" w:rsidP="00BC54B9">
      <w:pPr>
        <w:rPr>
          <w:szCs w:val="32"/>
        </w:rPr>
      </w:pPr>
      <w:r w:rsidRPr="00BC54B9">
        <w:rPr>
          <w:szCs w:val="32"/>
        </w:rPr>
        <w:t>Click the “Enable” button</w:t>
      </w:r>
    </w:p>
    <w:p w14:paraId="7E57314B" w14:textId="2DBD49BF" w:rsidR="00F10A48" w:rsidRPr="00830F47" w:rsidRDefault="00BC54B9" w:rsidP="00BC54B9">
      <w:pPr>
        <w:rPr>
          <w:szCs w:val="32"/>
        </w:rPr>
      </w:pPr>
      <w:r w:rsidRPr="00BC54B9">
        <w:rPr>
          <w:szCs w:val="32"/>
        </w:rPr>
        <w:t>Close Add-ons Manager</w:t>
      </w:r>
    </w:p>
    <w:sectPr w:rsidR="00F10A48" w:rsidRPr="00830F47" w:rsidSect="00E73D7C">
      <w:pgSz w:w="12240" w:h="15840"/>
      <w:pgMar w:top="1152" w:right="129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4B9"/>
    <w:rsid w:val="000873FA"/>
    <w:rsid w:val="0020521E"/>
    <w:rsid w:val="002053FE"/>
    <w:rsid w:val="003D2F5E"/>
    <w:rsid w:val="00517382"/>
    <w:rsid w:val="00830F47"/>
    <w:rsid w:val="00BC54B9"/>
    <w:rsid w:val="00BD3EEA"/>
    <w:rsid w:val="00D74886"/>
    <w:rsid w:val="00DC294B"/>
    <w:rsid w:val="00E255DF"/>
    <w:rsid w:val="00E51089"/>
    <w:rsid w:val="00E73D7C"/>
    <w:rsid w:val="00F10A48"/>
    <w:rsid w:val="00F6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CCA8F"/>
  <w15:chartTrackingRefBased/>
  <w15:docId w15:val="{25CB4EF4-86EF-431D-8A39-365FB71D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Console" w:eastAsiaTheme="minorHAnsi" w:hAnsi="Lucida Console" w:cstheme="minorBidi"/>
        <w:kern w:val="16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886"/>
    <w:pPr>
      <w:spacing w:line="240" w:lineRule="auto"/>
      <w:contextualSpacing/>
    </w:pPr>
    <w:rPr>
      <w:rFonts w:ascii="Consolas" w:hAnsi="Consolas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F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F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2F5E"/>
    <w:pPr>
      <w:spacing w:after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velopeAddress">
    <w:name w:val="envelope address"/>
    <w:basedOn w:val="Normal"/>
    <w:uiPriority w:val="99"/>
    <w:semiHidden/>
    <w:unhideWhenUsed/>
    <w:rsid w:val="00F65A4A"/>
    <w:pPr>
      <w:framePr w:w="7920" w:h="1980" w:hRule="exact" w:hSpace="180" w:wrap="auto" w:hAnchor="page" w:xAlign="center" w:yAlign="bottom"/>
      <w:spacing w:after="0"/>
      <w:ind w:left="2880"/>
    </w:pPr>
    <w:rPr>
      <w:rFonts w:ascii="Century" w:eastAsiaTheme="majorEastAsia" w:hAnsi="Century" w:cstheme="majorBidi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wner\Documents\Word\Templates\Consol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Consolas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Peyser</dc:creator>
  <cp:keywords/>
  <dc:description/>
  <cp:lastModifiedBy>William Peyser</cp:lastModifiedBy>
  <cp:revision>2</cp:revision>
  <dcterms:created xsi:type="dcterms:W3CDTF">2022-10-05T12:21:00Z</dcterms:created>
  <dcterms:modified xsi:type="dcterms:W3CDTF">2022-10-24T18:55:00Z</dcterms:modified>
</cp:coreProperties>
</file>